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EA398" w14:textId="77777777" w:rsidR="00E35F5D" w:rsidRDefault="00E35F5D" w:rsidP="00E35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KETYLBY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1FD6AEA0" w14:textId="77777777" w:rsidR="00E35F5D" w:rsidRDefault="00E35F5D" w:rsidP="00E35F5D">
      <w:pPr>
        <w:pStyle w:val="NoSpacing"/>
        <w:rPr>
          <w:rFonts w:cs="Times New Roman"/>
          <w:szCs w:val="24"/>
        </w:rPr>
      </w:pPr>
    </w:p>
    <w:p w14:paraId="09F5F0A4" w14:textId="77777777" w:rsidR="00E35F5D" w:rsidRDefault="00E35F5D" w:rsidP="00E35F5D">
      <w:pPr>
        <w:pStyle w:val="NoSpacing"/>
        <w:rPr>
          <w:rFonts w:cs="Times New Roman"/>
          <w:szCs w:val="24"/>
        </w:rPr>
      </w:pPr>
    </w:p>
    <w:p w14:paraId="3B1D861D" w14:textId="77777777" w:rsidR="00E35F5D" w:rsidRDefault="00E35F5D" w:rsidP="00E35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Oct.1492</w:t>
      </w:r>
      <w:r>
        <w:rPr>
          <w:rFonts w:cs="Times New Roman"/>
          <w:szCs w:val="24"/>
        </w:rPr>
        <w:tab/>
        <w:t xml:space="preserve">He and Walter Acton(q.v.) granted a tenement in </w:t>
      </w:r>
      <w:proofErr w:type="spellStart"/>
      <w:r>
        <w:rPr>
          <w:rFonts w:cs="Times New Roman"/>
          <w:szCs w:val="24"/>
        </w:rPr>
        <w:t>Ombersley</w:t>
      </w:r>
      <w:proofErr w:type="spellEnd"/>
      <w:r>
        <w:rPr>
          <w:rFonts w:cs="Times New Roman"/>
          <w:szCs w:val="24"/>
        </w:rPr>
        <w:t>,</w:t>
      </w:r>
    </w:p>
    <w:p w14:paraId="76AEEBC3" w14:textId="77777777" w:rsidR="00E35F5D" w:rsidRDefault="00E35F5D" w:rsidP="00E35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Worcestershire, to William Acton and his wife.</w:t>
      </w:r>
    </w:p>
    <w:p w14:paraId="2F9780E4" w14:textId="77777777" w:rsidR="00E35F5D" w:rsidRDefault="00E35F5D" w:rsidP="00E35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(Birmingham Archives, </w:t>
      </w:r>
      <w:proofErr w:type="gramStart"/>
      <w:r>
        <w:rPr>
          <w:rFonts w:cs="Times New Roman"/>
          <w:szCs w:val="24"/>
        </w:rPr>
        <w:t>Heritage</w:t>
      </w:r>
      <w:proofErr w:type="gramEnd"/>
      <w:r>
        <w:rPr>
          <w:rFonts w:cs="Times New Roman"/>
          <w:szCs w:val="24"/>
        </w:rPr>
        <w:t xml:space="preserve"> and Photography services ref.</w:t>
      </w:r>
    </w:p>
    <w:p w14:paraId="623877C7" w14:textId="77777777" w:rsidR="00E35F5D" w:rsidRDefault="00E35F5D" w:rsidP="00E35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MS 3200/ACC 1919 – 032/281326)</w:t>
      </w:r>
    </w:p>
    <w:p w14:paraId="2B57FC0A" w14:textId="77777777" w:rsidR="00E35F5D" w:rsidRDefault="00E35F5D" w:rsidP="00E35F5D">
      <w:pPr>
        <w:pStyle w:val="NoSpacing"/>
        <w:rPr>
          <w:rFonts w:cs="Times New Roman"/>
          <w:szCs w:val="24"/>
        </w:rPr>
      </w:pPr>
    </w:p>
    <w:p w14:paraId="696CD0F0" w14:textId="77777777" w:rsidR="00E35F5D" w:rsidRDefault="00E35F5D" w:rsidP="00E35F5D">
      <w:pPr>
        <w:pStyle w:val="NoSpacing"/>
        <w:rPr>
          <w:rFonts w:cs="Times New Roman"/>
          <w:szCs w:val="24"/>
        </w:rPr>
      </w:pPr>
    </w:p>
    <w:p w14:paraId="0E988811" w14:textId="77777777" w:rsidR="00E35F5D" w:rsidRDefault="00E35F5D" w:rsidP="00E35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 2023</w:t>
      </w:r>
    </w:p>
    <w:p w14:paraId="05F5F8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6046" w14:textId="77777777" w:rsidR="00E35F5D" w:rsidRDefault="00E35F5D" w:rsidP="009139A6">
      <w:r>
        <w:separator/>
      </w:r>
    </w:p>
  </w:endnote>
  <w:endnote w:type="continuationSeparator" w:id="0">
    <w:p w14:paraId="1E0A5DAE" w14:textId="77777777" w:rsidR="00E35F5D" w:rsidRDefault="00E35F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63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74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94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5ABEE" w14:textId="77777777" w:rsidR="00E35F5D" w:rsidRDefault="00E35F5D" w:rsidP="009139A6">
      <w:r>
        <w:separator/>
      </w:r>
    </w:p>
  </w:footnote>
  <w:footnote w:type="continuationSeparator" w:id="0">
    <w:p w14:paraId="4F7F0AE2" w14:textId="77777777" w:rsidR="00E35F5D" w:rsidRDefault="00E35F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DD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3B5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51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5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5F5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7DB99"/>
  <w15:chartTrackingRefBased/>
  <w15:docId w15:val="{43ABDE0B-757A-42FA-B429-C083AE8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2023-05-13T15:14:00Z</dcterms:created>
  <dcterms:modified xsi:type="dcterms:W3CDTF">2023-05-13T15:14:00Z</dcterms:modified>
</cp:coreProperties>
</file>